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47C6E0FE"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118</w:t>
      </w:r>
      <w:r w:rsidR="007505F7">
        <w:rPr>
          <w:rFonts w:ascii="Arial" w:hAnsi="Arial" w:cs="Arial"/>
          <w:b/>
          <w:sz w:val="24"/>
          <w:szCs w:val="24"/>
        </w:rPr>
        <w:t>1</w:t>
      </w:r>
    </w:p>
    <w:p w14:paraId="259794BA" w14:textId="56444EA2"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210917</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7505F7"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293EF0"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293EF0"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293EF0"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293EF0"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293EF0"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293EF0"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293EF0"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06635897"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293EF0"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293EF0"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2C4A57CC" w:rsidR="004A01E8" w:rsidRDefault="002D7F8B" w:rsidP="00B57D59">
            <w:pPr>
              <w:spacing w:after="0"/>
              <w:rPr>
                <w:bCs/>
                <w:sz w:val="18"/>
                <w:lang w:val="en-US"/>
              </w:rPr>
            </w:pPr>
            <w:r>
              <w:rPr>
                <w:bCs/>
                <w:sz w:val="18"/>
                <w:lang w:val="en-US"/>
              </w:rPr>
              <w:t>On going</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293EF0"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B16F6C4" w:rsidR="004A01E8" w:rsidRDefault="002D7F8B" w:rsidP="004A01E8">
            <w:pPr>
              <w:spacing w:after="0"/>
              <w:rPr>
                <w:bCs/>
                <w:sz w:val="18"/>
                <w:lang w:val="en-US"/>
              </w:rPr>
            </w:pPr>
            <w:r>
              <w:rPr>
                <w:bCs/>
                <w:sz w:val="18"/>
                <w:lang w:val="en-US"/>
              </w:rPr>
              <w:t>On going</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293EF0"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B0585E1"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293EF0">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bCs/>
                <w:sz w:val="18"/>
                <w:lang w:val="en-US"/>
              </w:rPr>
            </w:pPr>
            <w:r w:rsidRPr="004D7715">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A19E841"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10C154D2"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16E289D4"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F21C4" w14:textId="77777777" w:rsidR="00293EF0" w:rsidRDefault="00293EF0">
      <w:r>
        <w:separator/>
      </w:r>
    </w:p>
  </w:endnote>
  <w:endnote w:type="continuationSeparator" w:id="0">
    <w:p w14:paraId="16665D0F" w14:textId="77777777" w:rsidR="00293EF0" w:rsidRDefault="0029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05918" w14:textId="77777777" w:rsidR="00293EF0" w:rsidRDefault="00293EF0">
      <w:r>
        <w:separator/>
      </w:r>
    </w:p>
  </w:footnote>
  <w:footnote w:type="continuationSeparator" w:id="0">
    <w:p w14:paraId="20382F69" w14:textId="77777777" w:rsidR="00293EF0" w:rsidRDefault="00293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A01BB"/>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6403"/>
    <w:rsid w:val="00281805"/>
    <w:rsid w:val="00293EF0"/>
    <w:rsid w:val="002A1439"/>
    <w:rsid w:val="002A4A98"/>
    <w:rsid w:val="002A6928"/>
    <w:rsid w:val="002A6CD2"/>
    <w:rsid w:val="002D1332"/>
    <w:rsid w:val="002D6FF7"/>
    <w:rsid w:val="002D7F8B"/>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5F7"/>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F522E"/>
    <w:rsid w:val="007F7421"/>
    <w:rsid w:val="007F793D"/>
    <w:rsid w:val="00801F7F"/>
    <w:rsid w:val="008020A7"/>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5F27"/>
    <w:rsid w:val="00937D60"/>
    <w:rsid w:val="009428A9"/>
    <w:rsid w:val="009437A2"/>
    <w:rsid w:val="00944B28"/>
    <w:rsid w:val="009624F8"/>
    <w:rsid w:val="00967838"/>
    <w:rsid w:val="00970A55"/>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446"/>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2359</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14838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58</cp:revision>
  <cp:lastPrinted>2000-02-29T10:31:00Z</cp:lastPrinted>
  <dcterms:created xsi:type="dcterms:W3CDTF">2020-09-06T15:08:00Z</dcterms:created>
  <dcterms:modified xsi:type="dcterms:W3CDTF">2021-06-06T19:34:00Z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